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B4DD5" w:rsidR="00B92B86" w:rsidP="0049749B" w:rsidRDefault="00B92B86" w14:paraId="2258D212" w14:textId="77777777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1B4DD5" w:rsidR="00797FF7" w:rsidP="00797FF7" w:rsidRDefault="00797FF7" w14:paraId="447FC2BF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B4DD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1B4DD5" w:rsidR="00797FF7" w:rsidP="00797FF7" w:rsidRDefault="00797FF7" w14:paraId="745EFACA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B4DD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1B4DD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1B4DD5" w:rsidR="00797FF7" w:rsidP="00797FF7" w:rsidRDefault="00797FF7" w14:paraId="7AC81CAD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1B4DD5">
        <w:rPr>
          <w:rFonts w:ascii="Arial" w:hAnsi="Arial" w:eastAsia="Times New Roman" w:cs="Arial"/>
          <w:sz w:val="24"/>
          <w:szCs w:val="24"/>
          <w:lang w:eastAsia="hr-HR"/>
        </w:rPr>
        <w:t xml:space="preserve">      Varaždin, </w:t>
      </w:r>
      <w:r w:rsidRPr="001B4DD5" w:rsidR="00571A87">
        <w:rPr>
          <w:rFonts w:ascii="Arial" w:hAnsi="Arial" w:eastAsia="Times New Roman" w:cs="Arial"/>
          <w:sz w:val="24"/>
          <w:szCs w:val="24"/>
          <w:lang w:eastAsia="hr-HR"/>
        </w:rPr>
        <w:t>Cehovska ulica 1</w:t>
      </w:r>
    </w:p>
    <w:p w:rsidRPr="001B4DD5" w:rsidR="00797FF7" w:rsidP="0049749B" w:rsidRDefault="00797FF7" w14:paraId="6A011E71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1B4DD5" w:rsidR="00797FF7" w:rsidP="0049749B" w:rsidRDefault="00797FF7" w14:paraId="47F9D028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1B4DD5" w:rsidR="00340399" w:rsidTr="001D0E8B" w14:paraId="6138D958" w14:textId="77777777">
        <w:trPr>
          <w:jc w:val="right"/>
        </w:trPr>
        <w:tc>
          <w:tcPr>
            <w:tcW w:w="4320" w:type="dxa"/>
          </w:tcPr>
          <w:p w:rsidRPr="001B4DD5" w:rsidR="00340399" w:rsidP="00D114CC" w:rsidRDefault="002F61DE" w14:paraId="55B37914" w14:textId="7A39490F">
            <w:pPr>
              <w:pStyle w:val="VSVerzija"/>
              <w:jc w:val="right"/>
              <w:rPr>
                <w:rFonts w:ascii="Arial" w:hAnsi="Arial" w:cs="Arial"/>
              </w:rPr>
            </w:pPr>
            <w:r w:rsidRPr="001B4DD5">
              <w:rPr>
                <w:rFonts w:ascii="Arial" w:hAnsi="Arial" w:cs="Arial"/>
              </w:rPr>
              <w:t>Poslovni b</w:t>
            </w:r>
            <w:r w:rsidRPr="001B4DD5" w:rsidR="0092437B">
              <w:rPr>
                <w:rFonts w:ascii="Arial" w:hAnsi="Arial" w:cs="Arial"/>
              </w:rPr>
              <w:t xml:space="preserve">roj: </w:t>
            </w:r>
            <w:r w:rsidRPr="001B4DD5" w:rsidR="00F65D4C">
              <w:rPr>
                <w:rFonts w:ascii="Arial" w:hAnsi="Arial" w:cs="Arial"/>
              </w:rPr>
              <w:t>St</w:t>
            </w:r>
            <w:r w:rsidRPr="001B4DD5" w:rsidR="0092437B">
              <w:rPr>
                <w:rFonts w:ascii="Arial" w:hAnsi="Arial" w:cs="Arial"/>
              </w:rPr>
              <w:t>-</w:t>
            </w:r>
            <w:r w:rsidRPr="001B4DD5" w:rsidR="002C277D">
              <w:rPr>
                <w:rFonts w:ascii="Arial" w:hAnsi="Arial" w:cs="Arial"/>
              </w:rPr>
              <w:t>293</w:t>
            </w:r>
            <w:r w:rsidRPr="001B4DD5" w:rsidR="00340399">
              <w:rPr>
                <w:rFonts w:ascii="Arial" w:hAnsi="Arial" w:cs="Arial"/>
              </w:rPr>
              <w:t>/</w:t>
            </w:r>
            <w:r w:rsidRPr="001B4DD5" w:rsidR="00937C8E">
              <w:rPr>
                <w:rFonts w:ascii="Arial" w:hAnsi="Arial" w:cs="Arial"/>
              </w:rPr>
              <w:t>202</w:t>
            </w:r>
            <w:r w:rsidRPr="001B4DD5" w:rsidR="00F44110">
              <w:rPr>
                <w:rFonts w:ascii="Arial" w:hAnsi="Arial" w:cs="Arial"/>
              </w:rPr>
              <w:t>5</w:t>
            </w:r>
            <w:r w:rsidRPr="001B4DD5" w:rsidR="00340399">
              <w:rPr>
                <w:rFonts w:ascii="Arial" w:hAnsi="Arial" w:cs="Arial"/>
              </w:rPr>
              <w:t>-</w:t>
            </w:r>
            <w:r w:rsidRPr="001B4DD5" w:rsidR="00C659C8">
              <w:rPr>
                <w:rFonts w:ascii="Arial" w:hAnsi="Arial" w:cs="Arial"/>
              </w:rPr>
              <w:t>10</w:t>
            </w:r>
          </w:p>
        </w:tc>
      </w:tr>
    </w:tbl>
    <w:p w:rsidRPr="001B4DD5" w:rsidR="00340399" w:rsidP="00340399" w:rsidRDefault="00340399" w14:paraId="5CF6E015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1B4DD5" w:rsidR="00F65D4C" w:rsidP="00F65D4C" w:rsidRDefault="00F65D4C" w14:paraId="05FF5AAD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B4DD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1B4DD5" w:rsidR="00F65D4C" w:rsidP="00F65D4C" w:rsidRDefault="00F65D4C" w14:paraId="3046588B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B4DD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1B4DD5" w:rsidR="00DB1686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1B4DD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1B4DD5" w:rsidR="00D114CC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1B4DD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1B4DD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1B4DD5" w:rsidR="00D114CC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1B4DD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1B4DD5" w:rsidR="00F65D4C" w:rsidP="00F65D4C" w:rsidRDefault="00F65D4C" w14:paraId="15BFA118" w14:textId="77777777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1B4DD5" w:rsidR="00F65D4C" w:rsidP="00F65D4C" w:rsidRDefault="00F65D4C" w14:paraId="7393CBF7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B4DD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1B4DD5" w:rsidR="00F65D4C" w:rsidP="00F65D4C" w:rsidRDefault="00F65D4C" w14:paraId="0804B00E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B4DD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Pr="001B4DD5" w:rsidR="002C277D" w:rsidP="00F65D4C" w:rsidRDefault="002C277D" w14:paraId="36E2BD29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B4DD5">
        <w:rPr>
          <w:rFonts w:ascii="Arial" w:hAnsi="Arial" w:eastAsia="Times New Roman" w:cs="Arial"/>
          <w:sz w:val="24"/>
          <w:szCs w:val="24"/>
          <w:lang w:eastAsia="hr-HR"/>
        </w:rPr>
        <w:t xml:space="preserve">Skill team construction j.d.o.o., Čakovec, </w:t>
      </w:r>
    </w:p>
    <w:p w:rsidRPr="001B4DD5" w:rsidR="002C277D" w:rsidP="00F65D4C" w:rsidRDefault="002C277D" w14:paraId="337FB0F3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B4DD5">
        <w:rPr>
          <w:rFonts w:ascii="Arial" w:hAnsi="Arial" w:eastAsia="Times New Roman" w:cs="Arial"/>
          <w:sz w:val="24"/>
          <w:szCs w:val="24"/>
          <w:lang w:eastAsia="hr-HR"/>
        </w:rPr>
        <w:t>Ulica 17. rujna 1991. 4, OIB:34450004185</w:t>
      </w:r>
    </w:p>
    <w:p w:rsidRPr="001B4DD5" w:rsidR="00F65D4C" w:rsidP="00F65D4C" w:rsidRDefault="00F65D4C" w14:paraId="44B43910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B4DD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1B4DD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1B4DD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1B4DD5" w:rsidR="00F65D4C" w:rsidP="00F65D4C" w:rsidRDefault="00F65D4C" w14:paraId="50FDEC09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B4DD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1B4DD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1B4DD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1B4DD5" w:rsidR="00F65D4C" w:rsidP="00F65D4C" w:rsidRDefault="00F65D4C" w14:paraId="3854EB37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B4DD5" w:rsidR="00F65D4C" w:rsidP="00F65D4C" w:rsidRDefault="00F65D4C" w14:paraId="2CD05D92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B4DD5" w:rsidR="00E2482F" w:rsidP="00E2482F" w:rsidRDefault="00E2482F" w14:paraId="50A2738B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B4DD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1B4DD5" w:rsidR="00E2482F" w:rsidP="00E2482F" w:rsidRDefault="00E2482F" w14:paraId="03377C9B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B4DD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1B4DD5" w:rsidR="00E2482F" w:rsidP="00E2482F" w:rsidRDefault="00E2482F" w14:paraId="02B40960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B4DD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1B4DD5" w:rsidR="00F65D4C" w:rsidP="00F65D4C" w:rsidRDefault="00F65D4C" w14:paraId="4FD84ACB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B4DD5" w:rsidR="00F65D4C" w:rsidP="00F65D4C" w:rsidRDefault="00F65D4C" w14:paraId="37BA30F3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B4DD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Pr="001B4DD5" w:rsidR="00D114CC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1B4DD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1B4DD5" w:rsidR="00D114CC">
        <w:rPr>
          <w:rFonts w:ascii="Arial" w:hAnsi="Arial" w:eastAsia="Times New Roman" w:cs="Arial"/>
          <w:sz w:val="24"/>
          <w:szCs w:val="24"/>
          <w:lang w:eastAsia="hr-HR"/>
        </w:rPr>
        <w:t>00</w:t>
      </w:r>
      <w:r w:rsidRPr="001B4DD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1B4DD5" w:rsidR="00F65D4C" w:rsidP="00F65D4C" w:rsidRDefault="00F65D4C" w14:paraId="7CF498FD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1B4DD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1B4DD5" w:rsidR="00F65D4C" w:rsidP="00F65D4C" w:rsidRDefault="00F65D4C" w14:paraId="4E9E2363" w14:textId="77777777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1B4DD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1B4DD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1B4DD5">
        <w:rPr>
          <w:rFonts w:ascii="Arial" w:hAnsi="Arial" w:eastAsia="Times New Roman" w:cs="Arial"/>
          <w:sz w:val="24"/>
          <w:szCs w:val="24"/>
          <w:lang w:eastAsia="hr-HR"/>
        </w:rPr>
        <w:t xml:space="preserve"> nitko</w:t>
      </w:r>
      <w:r w:rsidRPr="001B4DD5" w:rsidR="00AE1A74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1B4DD5">
        <w:rPr>
          <w:rFonts w:ascii="Arial" w:hAnsi="Arial" w:eastAsia="Times New Roman" w:cs="Arial"/>
          <w:sz w:val="24"/>
          <w:szCs w:val="24"/>
          <w:lang w:eastAsia="hr-HR"/>
        </w:rPr>
        <w:t xml:space="preserve"> dostava poziva uredna</w:t>
      </w:r>
    </w:p>
    <w:p w:rsidRPr="001B4DD5" w:rsidR="00F65D4C" w:rsidP="00F65D4C" w:rsidRDefault="00F65D4C" w14:paraId="23C06203" w14:textId="35D2E1B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1B4DD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1B4DD5" w:rsidR="00E37588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1B4DD5" w:rsidR="00F65D4C" w:rsidP="00F65D4C" w:rsidRDefault="00F65D4C" w14:paraId="267CC6C9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B4DD5" w:rsidR="00DD7F25" w:rsidP="00E173EC" w:rsidRDefault="00DD7F25" w14:paraId="1BE2E19E" w14:textId="5C0A815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B4DD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 w:rsidRPr="001B4DD5" w:rsidR="00E37588">
        <w:rPr>
          <w:rFonts w:ascii="Arial" w:hAnsi="Arial" w:eastAsia="Times New Roman" w:cs="Arial"/>
          <w:sz w:val="24"/>
          <w:szCs w:val="24"/>
          <w:lang w:eastAsia="hr-HR"/>
        </w:rPr>
        <w:t>nisu</w:t>
      </w:r>
      <w:r w:rsidRPr="001B4DD5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pristupi</w:t>
      </w:r>
      <w:r w:rsidRPr="001B4DD5" w:rsidR="00E37588">
        <w:rPr>
          <w:rFonts w:ascii="Arial" w:hAnsi="Arial" w:eastAsia="Times New Roman" w:cs="Arial"/>
          <w:sz w:val="24"/>
          <w:szCs w:val="24"/>
          <w:lang w:eastAsia="hr-HR"/>
        </w:rPr>
        <w:t>li</w:t>
      </w:r>
      <w:r w:rsidRPr="001B4DD5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predlagatelja Financijske agencije</w:t>
      </w:r>
      <w:r w:rsidRPr="001B4DD5" w:rsidR="00E37588">
        <w:rPr>
          <w:rFonts w:ascii="Arial" w:hAnsi="Arial" w:eastAsia="Times New Roman" w:cs="Arial"/>
          <w:sz w:val="24"/>
          <w:szCs w:val="24"/>
          <w:lang w:eastAsia="hr-HR"/>
        </w:rPr>
        <w:t xml:space="preserve"> i direktorica dužnika Lidija Cigeljević</w:t>
      </w:r>
      <w:r w:rsidRPr="001B4DD5" w:rsidR="001C68C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1B4DD5" w:rsidR="00DD7F25" w:rsidP="00F65D4C" w:rsidRDefault="00DD7F25" w14:paraId="69F620A5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B4DD5" w:rsidR="00DD7F25" w:rsidP="0006491E" w:rsidRDefault="00DD7F25" w14:paraId="224F4744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B4DD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1B4DD5" w:rsidR="00DD7F25" w:rsidP="0006491E" w:rsidRDefault="00BA36FB" w14:paraId="566DAFB4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B4DD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1B4DD5" w:rsidR="00DD7F25" w:rsidP="0006491E" w:rsidRDefault="00DD7F25" w14:paraId="48FA687A" w14:textId="77777777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B4DD5" w:rsidR="00DD7F25" w:rsidP="0006491E" w:rsidRDefault="00DD7F25" w14:paraId="4986F33A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B4DD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1B4DD5" w:rsidR="00DD7F25" w:rsidP="00F65D4C" w:rsidRDefault="00DD7F25" w14:paraId="592DC8EB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B4DD5" w:rsidR="00F65D4C" w:rsidP="00F65D4C" w:rsidRDefault="00F65D4C" w14:paraId="4C81B8D6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B4DD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1B4DD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1B4DD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1B4DD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1B4DD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1B4DD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1B4DD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 nad dužnikom </w:t>
      </w:r>
      <w:r w:rsidRPr="001B4DD5" w:rsidR="002C277D">
        <w:rPr>
          <w:rFonts w:ascii="Arial" w:hAnsi="Arial" w:eastAsia="Times New Roman" w:cs="Arial"/>
          <w:sz w:val="24"/>
          <w:szCs w:val="24"/>
          <w:lang w:eastAsia="hr-HR"/>
        </w:rPr>
        <w:t>Skill team construction j.d.o.o., Čakovec, Ulica 17. rujna 1991. 4, OIB:34450004185</w:t>
      </w:r>
      <w:r w:rsidRPr="001B4DD5">
        <w:rPr>
          <w:rFonts w:ascii="Arial" w:hAnsi="Arial" w:cs="Arial"/>
          <w:sz w:val="24"/>
          <w:szCs w:val="24"/>
        </w:rPr>
        <w:t>.</w:t>
      </w:r>
    </w:p>
    <w:p w:rsidRPr="001B4DD5" w:rsidR="00F65D4C" w:rsidP="00F65D4C" w:rsidRDefault="00F65D4C" w14:paraId="279CBEF0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B4DD5" w:rsidR="00DD7F25" w:rsidP="00F65D4C" w:rsidRDefault="00DD7F25" w14:paraId="785D08F0" w14:textId="6DA3F89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B4DD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1B4DD5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1B4DD5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1B4DD5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1B4DD5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1B4DD5" w:rsidR="00DB1686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1B4DD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1B4DD5" w:rsidR="00E37588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1B4DD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1B4DD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1B4DD5" w:rsidR="00E37588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1B4DD5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1B4DD5" w:rsidR="00E37588">
        <w:rPr>
          <w:rFonts w:ascii="Arial" w:hAnsi="Arial" w:eastAsia="Times New Roman" w:cs="Arial"/>
          <w:sz w:val="24"/>
          <w:szCs w:val="24"/>
          <w:lang w:eastAsia="hr-HR"/>
        </w:rPr>
        <w:t>20.089,46</w:t>
      </w:r>
      <w:r w:rsidRPr="001B4DD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1B4DD5" w:rsidR="00574695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1B4DD5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1B4DD5" w:rsidR="00926157" w:rsidP="00F65D4C" w:rsidRDefault="00926157" w14:paraId="242CC577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B4DD5" w:rsidR="00926157" w:rsidP="00F65D4C" w:rsidRDefault="00926157" w14:paraId="64A03DD2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B4DD5" w:rsidR="00DD7F25" w:rsidP="00F65D4C" w:rsidRDefault="00DD7F25" w14:paraId="6221BC49" w14:textId="70E1BCA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B4DD5" w:rsidR="00E37588" w:rsidP="00F65D4C" w:rsidRDefault="00E37588" w14:paraId="737F0009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B4DD5" w:rsidR="00E37588" w:rsidP="00F65D4C" w:rsidRDefault="00E37588" w14:paraId="711657F8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B4DD5" w:rsidR="00E37588" w:rsidP="00F65D4C" w:rsidRDefault="00E37588" w14:paraId="6B07E867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B4DD5" w:rsidR="001F7EA9" w:rsidP="00F65D4C" w:rsidRDefault="001F7EA9" w14:paraId="434125F2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B4DD5" w:rsidR="00A317B6" w:rsidP="00A317B6" w:rsidRDefault="00A317B6" w14:paraId="0A57D9DB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B4DD5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>Utvrđuje se da  je sud u elektronskom sustavu MUP-Podaci o vlasništvu vozila izvršio provjeru te da je utvrđeno da dužnik u vlasništvu nema motornih vozila te je i uvidom u elektronskom sustavu Zajednički informatički sustav zemljišnih knjiga i katastra utvrđeno da dužnik nema u vlasništvu nekretnine.</w:t>
      </w:r>
    </w:p>
    <w:p w:rsidRPr="001B4DD5" w:rsidR="001B70EC" w:rsidP="00F65D4C" w:rsidRDefault="001B70EC" w14:paraId="674D5EC1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B4DD5" w:rsidR="00C659C8" w:rsidP="00F65D4C" w:rsidRDefault="00C659C8" w14:paraId="6A8C2FEF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B4DD5" w:rsidR="00C659C8" w:rsidP="001B4DD5" w:rsidRDefault="00C659C8" w14:paraId="105954BE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B4DD5">
        <w:rPr>
          <w:rFonts w:ascii="Arial" w:hAnsi="Arial" w:eastAsia="Times New Roman" w:cs="Arial"/>
          <w:sz w:val="24"/>
          <w:szCs w:val="24"/>
          <w:lang w:eastAsia="hr-HR"/>
        </w:rPr>
        <w:t>Vrši se uvid u svu dokumentaciju koja se nalazi u spisu.</w:t>
      </w:r>
    </w:p>
    <w:p w:rsidRPr="001B4DD5" w:rsidR="00C659C8" w:rsidP="00C659C8" w:rsidRDefault="00C659C8" w14:paraId="4E14BBD0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B4DD5" w:rsidR="00C659C8" w:rsidP="00C659C8" w:rsidRDefault="00C659C8" w14:paraId="0C75FCA6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B4DD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B4DD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1B4DD5" w:rsidR="00C659C8" w:rsidP="00C659C8" w:rsidRDefault="00C659C8" w14:paraId="256A16DE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B4DD5">
        <w:rPr>
          <w:rFonts w:ascii="Arial" w:hAnsi="Arial" w:eastAsia="Times New Roman" w:cs="Arial"/>
          <w:sz w:val="24"/>
          <w:szCs w:val="24"/>
          <w:lang w:eastAsia="hr-HR"/>
        </w:rPr>
        <w:tab/>
        <w:t>Nakon toga, sud donosi</w:t>
      </w:r>
    </w:p>
    <w:p w:rsidRPr="001B4DD5" w:rsidR="00C659C8" w:rsidP="00C659C8" w:rsidRDefault="00C659C8" w14:paraId="71FBFCB7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B4DD5" w:rsidR="00C659C8" w:rsidP="00C659C8" w:rsidRDefault="00C659C8" w14:paraId="6B1AEFEA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B4DD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1B4DD5" w:rsidR="00C659C8" w:rsidP="00C659C8" w:rsidRDefault="00C659C8" w14:paraId="0372D288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B4DD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1B4DD5" w:rsidR="00C659C8" w:rsidP="00C659C8" w:rsidRDefault="00C659C8" w14:paraId="67035BE2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B4DD5" w:rsidR="00C659C8" w:rsidP="00C659C8" w:rsidRDefault="00C659C8" w14:paraId="06E8DAF3" w14:textId="5828E8B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B4DD5">
        <w:rPr>
          <w:rFonts w:ascii="Arial" w:hAnsi="Arial" w:eastAsia="Times New Roman" w:cs="Arial"/>
          <w:sz w:val="24"/>
          <w:szCs w:val="24"/>
          <w:lang w:eastAsia="hr-HR"/>
        </w:rPr>
        <w:tab/>
        <w:t>Odluka slijedi pisanim putem.</w:t>
      </w:r>
    </w:p>
    <w:p w:rsidRPr="001B4DD5" w:rsidR="00C659C8" w:rsidP="00C659C8" w:rsidRDefault="00C659C8" w14:paraId="2E245AB2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B4DD5" w:rsidR="00C659C8" w:rsidP="00C659C8" w:rsidRDefault="00C659C8" w14:paraId="206AE62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B4DD5" w:rsidR="00C659C8" w:rsidP="00C659C8" w:rsidRDefault="00C659C8" w14:paraId="400BAF0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B4DD5"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1B4DD5" w:rsidR="00C659C8" w:rsidP="00F65D4C" w:rsidRDefault="00C659C8" w14:paraId="716EC8B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B4DD5" w:rsidR="00C659C8" w:rsidP="00F65D4C" w:rsidRDefault="00C659C8" w14:paraId="5D36848F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B4DD5" w:rsidR="00C659C8" w:rsidP="00F65D4C" w:rsidRDefault="00C659C8" w14:paraId="66F69BD8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B4DD5" w:rsidR="00C659C8" w:rsidP="00F65D4C" w:rsidRDefault="00C659C8" w14:paraId="0BAAFBB2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B4DD5" w:rsidR="00F65D4C" w:rsidP="00F65D4C" w:rsidRDefault="00F65D4C" w14:paraId="3A39C28D" w14:textId="1B51CD2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B4DD5" w:rsidR="001F7EA9" w:rsidP="00F65D4C" w:rsidRDefault="00BA36FB" w14:paraId="1FADFBD1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B4DD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B4DD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B4DD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1B4DD5" w:rsidR="00F65D4C" w:rsidP="001F7EA9" w:rsidRDefault="00BA36FB" w14:paraId="70A24F39" w14:textId="647ABEDA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B4DD5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Pr="001B4DD5" w:rsidR="001B4DD5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1B4DD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1B4DD5" w:rsidR="001B4DD5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1B4DD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1B4DD5" w:rsidR="00F65D4C" w:rsidP="00F65D4C" w:rsidRDefault="00F65D4C" w14:paraId="1DC636CB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B4DD5" w:rsidR="00F65D4C" w:rsidP="00E2482F" w:rsidRDefault="00F65D4C" w14:paraId="5830D19A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B4DD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1B4DD5" w:rsidR="00797FF7" w:rsidP="00797FF7" w:rsidRDefault="00797FF7" w14:paraId="63E5E233" w14:textId="7777777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B4DD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13"/>
        <w:gridCol w:w="3046"/>
        <w:gridCol w:w="3013"/>
      </w:tblGrid>
      <w:tr w:rsidRPr="001B4DD5" w:rsidR="001B4DD5" w:rsidTr="003F248B" w14:paraId="21A94777" w14:textId="77777777">
        <w:tc>
          <w:tcPr>
            <w:tcW w:w="3095" w:type="dxa"/>
            <w:shd w:val="clear" w:color="auto" w:fill="auto"/>
          </w:tcPr>
          <w:p w:rsidRPr="001B4DD5" w:rsidR="00797FF7" w:rsidP="00797FF7" w:rsidRDefault="00797FF7" w14:paraId="0523B5E4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1B4DD5" w:rsidR="006D5479" w:rsidP="006D5479" w:rsidRDefault="006D5479" w14:paraId="4605ACDE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1B4DD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1B4DD5" w:rsidR="00797FF7" w:rsidP="00797FF7" w:rsidRDefault="00797FF7" w14:paraId="62C58D99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1B4DD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1B4DD5" w:rsidR="00797FF7" w:rsidP="00797FF7" w:rsidRDefault="00797FF7" w14:paraId="4FD61553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B4DD5" w:rsidR="00797FF7" w:rsidP="00797FF7" w:rsidRDefault="00797FF7" w14:paraId="62FCFCD3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B4DD5" w:rsidR="00797FF7" w:rsidP="00797FF7" w:rsidRDefault="00797FF7" w14:paraId="1E7C052B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B4DD5" w:rsidR="00797FF7" w:rsidP="00797FF7" w:rsidRDefault="00797FF7" w14:paraId="16DF0649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B4DD5" w:rsidR="00797FF7" w:rsidP="00797FF7" w:rsidRDefault="00797FF7" w14:paraId="0500D2D3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B4DD5" w:rsidR="00797FF7" w:rsidP="00797FF7" w:rsidRDefault="00797FF7" w14:paraId="0BA493E4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1B4DD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1B4DD5" w:rsidR="00797FF7" w:rsidP="00797FF7" w:rsidRDefault="00797FF7" w14:paraId="43CA3DE3" w14:textId="23955F96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B4DD5" w:rsidR="00797FF7" w:rsidP="00797FF7" w:rsidRDefault="00797FF7" w14:paraId="40B4FFD0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B4DD5" w:rsidR="00797FF7" w:rsidP="00797FF7" w:rsidRDefault="00797FF7" w14:paraId="7AC699F0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B4DD5" w:rsidR="00797FF7" w:rsidP="00797FF7" w:rsidRDefault="00797FF7" w14:paraId="300C820D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B4DD5" w:rsidR="00797FF7" w:rsidP="00797FF7" w:rsidRDefault="00797FF7" w14:paraId="6AE5FBEB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B4DD5" w:rsidR="00797FF7" w:rsidP="00797FF7" w:rsidRDefault="00797FF7" w14:paraId="13FE665A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1B4DD5" w:rsidR="00797FF7" w:rsidP="00797FF7" w:rsidRDefault="00797FF7" w14:paraId="76275F9E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B4DD5" w:rsidR="00DC70E5" w:rsidP="00797FF7" w:rsidRDefault="00DC70E5" w14:paraId="5F8C23DD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1B4DD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31570" w:rsidP="00501147" w:rsidRDefault="00031570" w14:paraId="29C2D039" w14:textId="77777777">
      <w:pPr>
        <w:spacing w:after="0" w:line="240" w:lineRule="auto"/>
      </w:pPr>
      <w:r>
        <w:separator/>
      </w:r>
    </w:p>
  </w:endnote>
  <w:endnote w:type="continuationSeparator" w:id="0">
    <w:p w:rsidR="00031570" w:rsidP="00501147" w:rsidRDefault="00031570" w14:paraId="6C920D0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31570" w:rsidP="00501147" w:rsidRDefault="00031570" w14:paraId="2A1F9045" w14:textId="77777777">
      <w:pPr>
        <w:spacing w:after="0" w:line="240" w:lineRule="auto"/>
      </w:pPr>
      <w:r>
        <w:separator/>
      </w:r>
    </w:p>
  </w:footnote>
  <w:footnote w:type="continuationSeparator" w:id="0">
    <w:p w:rsidR="00031570" w:rsidP="00501147" w:rsidRDefault="00031570" w14:paraId="2E84732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 w14:paraId="3318F0CD" w14:textId="637DD48F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2548AC">
      <w:rPr>
        <w:rFonts w:ascii="Arial" w:hAnsi="Arial" w:cs="Arial"/>
        <w:noProof/>
        <w:sz w:val="24"/>
        <w:szCs w:val="24"/>
      </w:rPr>
      <w:t>Poslovni broj: St-293/2025-10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 w14:paraId="5EDAC395" w14:textId="7777777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D114CC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 w14:paraId="098E268A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 w14:paraId="2D6935D4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212"/>
    <w:rsid w:val="00015867"/>
    <w:rsid w:val="00031570"/>
    <w:rsid w:val="0004207D"/>
    <w:rsid w:val="000474CD"/>
    <w:rsid w:val="0006491E"/>
    <w:rsid w:val="000658BC"/>
    <w:rsid w:val="00082860"/>
    <w:rsid w:val="0008663B"/>
    <w:rsid w:val="00086802"/>
    <w:rsid w:val="00087C43"/>
    <w:rsid w:val="000B6F54"/>
    <w:rsid w:val="000C07B1"/>
    <w:rsid w:val="000C1CF5"/>
    <w:rsid w:val="000D0827"/>
    <w:rsid w:val="00117901"/>
    <w:rsid w:val="00126B4E"/>
    <w:rsid w:val="00164105"/>
    <w:rsid w:val="00194888"/>
    <w:rsid w:val="001B4DD5"/>
    <w:rsid w:val="001B70EC"/>
    <w:rsid w:val="001C68C4"/>
    <w:rsid w:val="001D152E"/>
    <w:rsid w:val="001D5D3B"/>
    <w:rsid w:val="001F6DF0"/>
    <w:rsid w:val="001F7EA9"/>
    <w:rsid w:val="002144FF"/>
    <w:rsid w:val="002357F3"/>
    <w:rsid w:val="002361B6"/>
    <w:rsid w:val="00237FCE"/>
    <w:rsid w:val="00252209"/>
    <w:rsid w:val="002548AC"/>
    <w:rsid w:val="002971D6"/>
    <w:rsid w:val="002A735D"/>
    <w:rsid w:val="002B6A05"/>
    <w:rsid w:val="002C277D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28A"/>
    <w:rsid w:val="00385BF0"/>
    <w:rsid w:val="00394A8C"/>
    <w:rsid w:val="00397AE7"/>
    <w:rsid w:val="003A151E"/>
    <w:rsid w:val="003A4477"/>
    <w:rsid w:val="003A6644"/>
    <w:rsid w:val="003C26F5"/>
    <w:rsid w:val="003D77A1"/>
    <w:rsid w:val="003E33EA"/>
    <w:rsid w:val="003E3D44"/>
    <w:rsid w:val="003F5620"/>
    <w:rsid w:val="00436D58"/>
    <w:rsid w:val="00440863"/>
    <w:rsid w:val="00441B9E"/>
    <w:rsid w:val="00450291"/>
    <w:rsid w:val="00471CC8"/>
    <w:rsid w:val="00474354"/>
    <w:rsid w:val="00474FC2"/>
    <w:rsid w:val="00484C38"/>
    <w:rsid w:val="0049749B"/>
    <w:rsid w:val="00497D31"/>
    <w:rsid w:val="004A0BD1"/>
    <w:rsid w:val="004B303F"/>
    <w:rsid w:val="004C2CAA"/>
    <w:rsid w:val="004D643F"/>
    <w:rsid w:val="004E1C60"/>
    <w:rsid w:val="004F4DBD"/>
    <w:rsid w:val="00501147"/>
    <w:rsid w:val="00521DEA"/>
    <w:rsid w:val="0055446B"/>
    <w:rsid w:val="00571A87"/>
    <w:rsid w:val="00574695"/>
    <w:rsid w:val="005779A3"/>
    <w:rsid w:val="00593B38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76E68"/>
    <w:rsid w:val="00685195"/>
    <w:rsid w:val="0069332A"/>
    <w:rsid w:val="00693926"/>
    <w:rsid w:val="006974B9"/>
    <w:rsid w:val="006D4300"/>
    <w:rsid w:val="006D5479"/>
    <w:rsid w:val="006F4B52"/>
    <w:rsid w:val="00701D1D"/>
    <w:rsid w:val="00702B49"/>
    <w:rsid w:val="007231CA"/>
    <w:rsid w:val="00732BCA"/>
    <w:rsid w:val="00737642"/>
    <w:rsid w:val="00741600"/>
    <w:rsid w:val="00757A30"/>
    <w:rsid w:val="007802E2"/>
    <w:rsid w:val="0078776D"/>
    <w:rsid w:val="0079333A"/>
    <w:rsid w:val="007947AC"/>
    <w:rsid w:val="00797FF7"/>
    <w:rsid w:val="007A409A"/>
    <w:rsid w:val="007D0553"/>
    <w:rsid w:val="007E49A2"/>
    <w:rsid w:val="0080051B"/>
    <w:rsid w:val="0082340B"/>
    <w:rsid w:val="00830DB3"/>
    <w:rsid w:val="00832BD4"/>
    <w:rsid w:val="00857829"/>
    <w:rsid w:val="008659E3"/>
    <w:rsid w:val="00881544"/>
    <w:rsid w:val="008A6557"/>
    <w:rsid w:val="008B09F5"/>
    <w:rsid w:val="008C4EFB"/>
    <w:rsid w:val="008D05FD"/>
    <w:rsid w:val="008D4DB8"/>
    <w:rsid w:val="008D5EA3"/>
    <w:rsid w:val="008F1C52"/>
    <w:rsid w:val="00902689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A1BA8"/>
    <w:rsid w:val="00A02D48"/>
    <w:rsid w:val="00A2540F"/>
    <w:rsid w:val="00A31425"/>
    <w:rsid w:val="00A31587"/>
    <w:rsid w:val="00A317B6"/>
    <w:rsid w:val="00A3382D"/>
    <w:rsid w:val="00A46425"/>
    <w:rsid w:val="00A52BE7"/>
    <w:rsid w:val="00A65E60"/>
    <w:rsid w:val="00A729A1"/>
    <w:rsid w:val="00AA1295"/>
    <w:rsid w:val="00AE1A74"/>
    <w:rsid w:val="00AF28D9"/>
    <w:rsid w:val="00B00B9A"/>
    <w:rsid w:val="00B367DA"/>
    <w:rsid w:val="00B43087"/>
    <w:rsid w:val="00B43741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6640"/>
    <w:rsid w:val="00C470B6"/>
    <w:rsid w:val="00C50709"/>
    <w:rsid w:val="00C659C8"/>
    <w:rsid w:val="00C70961"/>
    <w:rsid w:val="00C75631"/>
    <w:rsid w:val="00CB0DAC"/>
    <w:rsid w:val="00CB122C"/>
    <w:rsid w:val="00CE3864"/>
    <w:rsid w:val="00CF6122"/>
    <w:rsid w:val="00D114CC"/>
    <w:rsid w:val="00D228AD"/>
    <w:rsid w:val="00D2738B"/>
    <w:rsid w:val="00D400B5"/>
    <w:rsid w:val="00D43FE4"/>
    <w:rsid w:val="00D441EB"/>
    <w:rsid w:val="00D50D29"/>
    <w:rsid w:val="00DB0985"/>
    <w:rsid w:val="00DB1686"/>
    <w:rsid w:val="00DB5D1B"/>
    <w:rsid w:val="00DC66A8"/>
    <w:rsid w:val="00DC70E5"/>
    <w:rsid w:val="00DD07D1"/>
    <w:rsid w:val="00DD3653"/>
    <w:rsid w:val="00DD7F25"/>
    <w:rsid w:val="00DE5ABC"/>
    <w:rsid w:val="00E173EC"/>
    <w:rsid w:val="00E2482F"/>
    <w:rsid w:val="00E349A5"/>
    <w:rsid w:val="00E37588"/>
    <w:rsid w:val="00E403B1"/>
    <w:rsid w:val="00E41E1B"/>
    <w:rsid w:val="00E43FBA"/>
    <w:rsid w:val="00E6299E"/>
    <w:rsid w:val="00E73CED"/>
    <w:rsid w:val="00E7673F"/>
    <w:rsid w:val="00EB0D3A"/>
    <w:rsid w:val="00EC15A5"/>
    <w:rsid w:val="00F10AE8"/>
    <w:rsid w:val="00F12359"/>
    <w:rsid w:val="00F24973"/>
    <w:rsid w:val="00F35C91"/>
    <w:rsid w:val="00F44110"/>
    <w:rsid w:val="00F46F57"/>
    <w:rsid w:val="00F47C70"/>
    <w:rsid w:val="00F47E02"/>
    <w:rsid w:val="00F61044"/>
    <w:rsid w:val="00F65D4C"/>
    <w:rsid w:val="00F85E94"/>
    <w:rsid w:val="00F92E86"/>
    <w:rsid w:val="00F93609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0D01C4C3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548A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548AC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548AC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548AC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548AC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9496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Ured (soba br. 10)</izvorni_sadrzaj>
    <derivirana_varijabla naziv="DomainObject.Prostorija.Naziv_1">Ured (soba br. 10)</derivirana_varijabla>
  </DomainObject.Prostorija.Naziv>
  <DomainObject.Prostorija.Oznaka>
    <izvorni_sadrzaj>10</izvorni_sadrzaj>
    <derivirana_varijabla naziv="DomainObject.Prostorija.Oznaka_1">10</derivirana_varijabla>
  </DomainObject.Prostorija.Oznaka>
  <DomainObject.Obrazlozenje>
    <izvorni_sadrzaj/>
    <derivirana_varijabla naziv="DomainObject.Obrazlozenje_1"/>
  </DomainObject.Obrazlozenje>
  <DomainObject.StvarniPocetakDatum>
    <izvorni_sadrzaj>2. veljače 2026.</izvorni_sadrzaj>
    <derivirana_varijabla naziv="DomainObject.StvarniPocetakDatum_1">2. veljače 2026.</derivirana_varijabla>
  </DomainObject.StvarniPocetakDatum>
  <DomainObject.StvarniZavrsetakDatum>
    <izvorni_sadrzaj>2. veljače 2026.</izvorni_sadrzaj>
    <derivirana_varijabla naziv="DomainObject.StvarniZavrsetakDatum_1">2. veljače 2026.</derivirana_varijabla>
  </DomainObject.StvarniZavrsetakDatum>
  <DomainObject.PlaniraniZavrsetakDatum>
    <izvorni_sadrzaj>2. veljače 2026.</izvorni_sadrzaj>
    <derivirana_varijabla naziv="DomainObject.PlaniraniZavrsetakDatum_1">2. veljače 2026.</derivirana_varijabla>
  </DomainObject.PlaniraniZavrsetakDatum>
  <DomainObject.PlaniraniPocetakDatum>
    <izvorni_sadrzaj>2. veljače 2026.</izvorni_sadrzaj>
    <derivirana_varijabla naziv="DomainObject.PlaniraniPocetakDatum_1">2. veljače 2026.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12:10</izvorni_sadrzaj>
    <derivirana_varijabla naziv="DomainObject.StvarniZavrsetakVrijeme_1">12:10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veljače 2026.</izvorni_sadrzaj>
    <derivirana_varijabla naziv="DomainObject.Zapisnik.DatumKreiranja_1">2. veljače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St-293/2025-10</izvorni_sadrzaj>
    <derivirana_varijabla naziv="DomainObject.Zapisnik.Oznaka_1">St-293/2025-10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studenog 2025.</izvorni_sadrzaj>
    <derivirana_varijabla naziv="DomainObject.Predmet.DatumIzradeOptuznogAkta_1">19. studenog 2025.</derivirana_varijabla>
  </DomainObject.Predmet.DatumIzradeOptuznogAkta>
  <DomainObject.Predmet.DatumIzradeOptuznogAktaFormated>
    <izvorni_sadrzaj>19.11.2025.</izvorni_sadrzaj>
    <derivirana_varijabla naziv="DomainObject.Predmet.DatumIzradeOptuznogAktaFormated_1">19.11.2025.</derivirana_varijabla>
  </DomainObject.Predmet.DatumIzradeOptuznogAktaFormated>
  <DomainObject.Predmet.DatumOsnivanja>
    <izvorni_sadrzaj>20. studenog 2025.</izvorni_sadrzaj>
    <derivirana_varijabla naziv="DomainObject.Predmet.DatumOsnivanja_1">20. studenog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studenog 2025.</izvorni_sadrzaj>
    <derivirana_varijabla naziv="DomainObject.Predmet.DatumPrimitkaOptuznogAkta_1">19. studenog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St-293/2025</izvorni_sadrzaj>
    <derivirana_varijabla naziv="DomainObject.Predmet.OznakaBroj_1">St-293/2025</derivirana_varijabla>
  </DomainObject.Predmet.OznakaBroj>
  <DomainObject.Predmet.OznakaBrojOptuznogAkta>
    <izvorni_sadrzaj>04-06-25-4571</izvorni_sadrzaj>
    <derivirana_varijabla naziv="DomainObject.Predmet.OznakaBrojOptuznogAkta_1">04-06-25-4571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Skill team construction jednostavno društvo s ograničenom odgovornošću za usluge zastupanog po punomoćniku Lidija Cigeljević</izvorni_sadrzaj>
    <derivirana_varijabla naziv="DomainObject.Predmet.ProtustrankaFormated_1">  Skill team construction jednostavno društvo s ograničenom odgovornošću za usluge zastupanog po punomoćniku Lidija Cigeljević</derivirana_varijabla>
  </DomainObject.Predmet.ProtustrankaFormated>
  <DomainObject.Predmet.ProtustrankaFormatedOIB>
    <izvorni_sadrzaj>  Skill team construction jednostavno društvo s ograničenom odgovornošću za usluge, OIB 34450004185 zastupanog po punomoćniku Lidija Cigeljević</izvorni_sadrzaj>
    <derivirana_varijabla naziv="DomainObject.Predmet.ProtustrankaFormatedOIB_1">  Skill team construction jednostavno društvo s ograničenom odgovornošću za usluge, OIB 34450004185 zastupanog po punomoćniku Lidija Cigeljević</derivirana_varijabla>
  </DomainObject.Predmet.ProtustrankaFormatedOIB>
  <DomainObject.Predmet.ProtustrankaFormatedWithAdress>
    <izvorni_sadrzaj> Skill team construction jednostavno društvo s ograničenom odgovornošću za usluge, Ulica 17. rujna 1991. 4, 40000 Čakovec zastupanog po punomoćniku Lidija Cigeljević</izvorni_sadrzaj>
    <derivirana_varijabla naziv="DomainObject.Predmet.ProtustrankaFormatedWithAdress_1"> Skill team construction jednostavno društvo s ograničenom odgovornošću za usluge, Ulica 17. rujna 1991. 4, 40000 Čakovec zastupanog po punomoćniku Lidija Cigeljević</derivirana_varijabla>
  </DomainObject.Predmet.ProtustrankaFormatedWithAdress>
  <DomainObject.Predmet.ProtustrankaFormatedWithAdressOIB>
    <izvorni_sadrzaj> Skill team construction jednostavno društvo s ograničenom odgovornošću za usluge, OIB 34450004185, Ulica 17. rujna 1991. 4, 40000 Čakovec zastupanog po punomoćniku Lidija Cigeljević</izvorni_sadrzaj>
    <derivirana_varijabla naziv="DomainObject.Predmet.ProtustrankaFormatedWithAdressOIB_1"> Skill team construction jednostavno društvo s ograničenom odgovornošću za usluge, OIB 34450004185, Ulica 17. rujna 1991. 4, 40000 Čakovec zastupanog po punomoćniku Lidija Cigeljević</derivirana_varijabla>
  </DomainObject.Predmet.ProtustrankaFormatedWithAdressOIB>
  <DomainObject.Predmet.ProtustrankaWithAdress>
    <izvorni_sadrzaj>Skill team construction jednostavno društvo s ograničenom odgovornošću za usluge Ulica 17. rujna 1991. 4, 40000 Čakovec</izvorni_sadrzaj>
    <derivirana_varijabla naziv="DomainObject.Predmet.ProtustrankaWithAdress_1">Skill team construction jednostavno društvo s ograničenom odgovornošću za usluge Ulica 17. rujna 1991. 4, 40000 Čakovec</derivirana_varijabla>
  </DomainObject.Predmet.ProtustrankaWithAdress>
  <DomainObject.Predmet.ProtustrankaWithAdressOIB>
    <izvorni_sadrzaj>Skill team construction jednostavno društvo s ograničenom odgovornošću za usluge, OIB 34450004185, Ulica 17. rujna 1991. 4, 40000 Čakovec</izvorni_sadrzaj>
    <derivirana_varijabla naziv="DomainObject.Predmet.ProtustrankaWithAdressOIB_1">Skill team construction jednostavno društvo s ograničenom odgovornošću za usluge, OIB 34450004185, Ulica 17. rujna 1991. 4, 40000 Čakovec</derivirana_varijabla>
  </DomainObject.Predmet.ProtustrankaWithAdressOIB>
  <DomainObject.Predmet.ProtustrankaNazivFormated>
    <izvorni_sadrzaj>Skill team construction jednostavno društvo s ograničenom odgovornošću za usluge</izvorni_sadrzaj>
    <derivirana_varijabla naziv="DomainObject.Predmet.ProtustrankaNazivFormated_1">Skill team construction jednostavno društvo s ograničenom odgovornošću za usluge</derivirana_varijabla>
  </DomainObject.Predmet.ProtustrankaNazivFormated>
  <DomainObject.Predmet.ProtustrankaNazivFormatedOIB>
    <izvorni_sadrzaj>Skill team construction jednostavno društvo s ograničenom odgovornošću za usluge, OIB 34450004185</izvorni_sadrzaj>
    <derivirana_varijabla naziv="DomainObject.Predmet.ProtustrankaNazivFormatedOIB_1">Skill team construction jednostavno društvo s ograničenom odgovornošću za usluge, OIB 34450004185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Ured (soba br. 10)</izvorni_sadrzaj>
    <derivirana_varijabla naziv="DomainObject.Predmet.Referada.Prostorija.Naziv_1">Ured (soba br. 10)</derivirana_varijabla>
  </DomainObject.Predmet.Referada.Prostorija.Naziv>
  <DomainObject.Predmet.Referada.Prostorija.Oznaka>
    <izvorni_sadrzaj>10</izvorni_sadrzaj>
    <derivirana_varijabla naziv="DomainObject.Predmet.Referada.Prostorija.Oznaka_1">10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Cehovska ulica 1</izvorni_sadrzaj>
    <derivirana_varijabla naziv="DomainObject.Predmet.Sud.Adresa.UlicaIKBR_1">Cehovska ulica 1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>Sudska pisarnica</izvorni_sadrzaj>
    <derivirana_varijabla naziv="DomainObject.Predmet.UstrojstvenaJedinicaVodi.Prostorija.Naziv_1">Sudska pisarnica</derivirana_varijabla>
  </DomainObject.Predmet.UstrojstvenaJedinicaVodi.Prostorija.Naziv>
  <DomainObject.Predmet.UstrojstvenaJedinicaVodi.Prostorija.Oznaka>
    <izvorni_sadrzaj>11</izvorni_sadrzaj>
    <derivirana_varijabla naziv="DomainObject.Predmet.UstrojstvenaJedinicaVodi.Prostorija.Oznaka_1">11</derivirana_varijabla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Skill team construction jednostavno društvo s ograničenom odgovornošću za usluge zastupanog po punomoćniku Lidija Cigeljević</item>
    </izvorni_sadrzaj>
    <derivirana_varijabla naziv="DomainObject.Predmet.ProtuStrankaListFormated_1">
      <item>Skill team construction jednostavno društvo s ograničenom odgovornošću za usluge zastupanog po punomoćniku Lidija Cigeljević</item>
    </derivirana_varijabla>
  </DomainObject.Predmet.ProtuStrankaListFormated>
  <DomainObject.Predmet.ProtuStrankaListFormatedOIB>
    <izvorni_sadrzaj>
      <item>Skill team construction jednostavno društvo s ograničenom odgovornošću za usluge, OIB 34450004185 zastupanog po punomoćniku Lidija Cigeljević</item>
    </izvorni_sadrzaj>
    <derivirana_varijabla naziv="DomainObject.Predmet.ProtuStrankaListFormatedOIB_1">
      <item>Skill team construction jednostavno društvo s ograničenom odgovornošću za usluge, OIB 34450004185 zastupanog po punomoćniku Lidija Cigeljević</item>
    </derivirana_varijabla>
  </DomainObject.Predmet.ProtuStrankaListFormatedOIB>
  <DomainObject.Predmet.ProtuStrankaListFormatedWithAdress>
    <izvorni_sadrzaj>
      <item>Skill team construction jednostavno društvo s ograničenom odgovornošću za usluge, Ulica 17. rujna 1991. 4, 40000 Čakovec zastupanog po punomoćniku Lidija Cigeljević</item>
    </izvorni_sadrzaj>
    <derivirana_varijabla naziv="DomainObject.Predmet.ProtuStrankaListFormatedWithAdress_1">
      <item>Skill team construction jednostavno društvo s ograničenom odgovornošću za usluge, Ulica 17. rujna 1991. 4, 40000 Čakovec zastupanog po punomoćniku Lidija Cigeljević</item>
    </derivirana_varijabla>
  </DomainObject.Predmet.ProtuStrankaListFormatedWithAdress>
  <DomainObject.Predmet.ProtuStrankaListFormatedWithAdressOIB>
    <izvorni_sadrzaj>
      <item>Skill team construction jednostavno društvo s ograničenom odgovornošću za usluge, OIB 34450004185, Ulica 17. rujna 1991. 4, 40000 Čakovec zastupanog po punomoćniku Lidija Cigeljević</item>
    </izvorni_sadrzaj>
    <derivirana_varijabla naziv="DomainObject.Predmet.ProtuStrankaListFormatedWithAdressOIB_1">
      <item>Skill team construction jednostavno društvo s ograničenom odgovornošću za usluge, OIB 34450004185, Ulica 17. rujna 1991. 4, 40000 Čakovec zastupanog po punomoćniku Lidija Cigeljević</item>
    </derivirana_varijabla>
  </DomainObject.Predmet.ProtuStrankaListFormatedWithAdressOIB>
  <DomainObject.Predmet.ProtuStrankaListNazivFormated>
    <izvorni_sadrzaj>
      <item>Skill team construction jednostavno društvo s ograničenom odgovornošću za usluge</item>
    </izvorni_sadrzaj>
    <derivirana_varijabla naziv="DomainObject.Predmet.ProtuStrankaListNazivFormated_1">
      <item>Skill team construction jednostavno društvo s ograničenom odgovornošću za usluge</item>
    </derivirana_varijabla>
  </DomainObject.Predmet.ProtuStrankaListNazivFormated>
  <DomainObject.Predmet.ProtuStrankaListNazivFormatedOIB>
    <izvorni_sadrzaj>
      <item>Skill team construction jednostavno društvo s ograničenom odgovornošću za usluge, OIB 34450004185</item>
    </izvorni_sadrzaj>
    <derivirana_varijabla naziv="DomainObject.Predmet.ProtuStrankaListNazivFormatedOIB_1">
      <item>Skill team construction jednostavno društvo s ograničenom odgovornošću za usluge, OIB 34450004185</item>
    </derivirana_varijabla>
  </DomainObject.Predmet.ProtuStrankaListNazivFormatedOIB>
  <DomainObject.Predmet.OstaliListFormated>
    <izvorni_sadrzaj>
      <item>Lidija Cigeljević punomoćnica sudionika u postupku Skill team construction jednostavno društvo s ograničenom odgovornošću za usluge</item>
    </izvorni_sadrzaj>
    <derivirana_varijabla naziv="DomainObject.Predmet.OstaliListFormated_1">
      <item>Lidija Cigeljević punomoćnica sudionika u postupku Skill team construction jednostavno društvo s ograničenom odgovornošću za usluge</item>
    </derivirana_varijabla>
  </DomainObject.Predmet.OstaliListFormated>
  <DomainObject.Predmet.OstaliListFormatedOIB>
    <izvorni_sadrzaj>
      <item>Lidija Cigeljević, OIB 71046179754 punomoćnica sudionika u postupku Skill team construction jednostavno društvo s ograničenom odgovornošću za usluge</item>
    </izvorni_sadrzaj>
    <derivirana_varijabla naziv="DomainObject.Predmet.OstaliListFormatedOIB_1">
      <item>Lidija Cigeljević, OIB 71046179754 punomoćnica sudionika u postupku Skill team construction jednostavno društvo s ograničenom odgovornošću za usluge</item>
    </derivirana_varijabla>
  </DomainObject.Predmet.OstaliListFormatedOIB>
  <DomainObject.Predmet.OstaliListFormatedWithAdress>
    <izvorni_sadrzaj>
      <item>Lidija Cigeljević, Ulica 17. Rujna 1991. 4, 40000 Čakovec punomoćnica sudionika u postupku Skill team construction jednostavno društvo s ograničenom odgovornošću za usluge</item>
    </izvorni_sadrzaj>
    <derivirana_varijabla naziv="DomainObject.Predmet.OstaliListFormatedWithAdress_1">
      <item>Lidija Cigeljević, Ulica 17. Rujna 1991. 4, 40000 Čakovec punomoćnica sudionika u postupku Skill team construction jednostavno društvo s ograničenom odgovornošću za usluge</item>
    </derivirana_varijabla>
  </DomainObject.Predmet.OstaliListFormatedWithAdress>
  <DomainObject.Predmet.OstaliListFormatedWithAdressOIB>
    <izvorni_sadrzaj>
      <item>Lidija Cigeljević, OIB 71046179754, Ulica 17. Rujna 1991. 4, 40000 Čakovec punomoćnica sudionika u postupku Skill team construction jednostavno društvo s ograničenom odgovornošću za usluge</item>
    </izvorni_sadrzaj>
    <derivirana_varijabla naziv="DomainObject.Predmet.OstaliListFormatedWithAdressOIB_1">
      <item>Lidija Cigeljević, OIB 71046179754, Ulica 17. Rujna 1991. 4, 40000 Čakovec punomoćnica sudionika u postupku Skill team construction jednostavno društvo s ograničenom odgovornošću za usluge</item>
    </derivirana_varijabla>
  </DomainObject.Predmet.OstaliListFormatedWithAdressOIB>
  <DomainObject.Predmet.OstaliListNazivFormated>
    <izvorni_sadrzaj>
      <item>Lidija Cigeljević</item>
    </izvorni_sadrzaj>
    <derivirana_varijabla naziv="DomainObject.Predmet.OstaliListNazivFormated_1">
      <item>Lidija Cigeljević</item>
    </derivirana_varijabla>
  </DomainObject.Predmet.OstaliListNazivFormated>
  <DomainObject.Predmet.OstaliListNazivFormatedOIB>
    <izvorni_sadrzaj>
      <item>Lidija Cigeljević, OIB 71046179754</item>
    </izvorni_sadrzaj>
    <derivirana_varijabla naziv="DomainObject.Predmet.OstaliListNazivFormatedOIB_1">
      <item>Lidija Cigeljević, OIB 71046179754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veljače 2026.</izvorni_sadrzaj>
    <derivirana_varijabla naziv="DomainObject.Datum_1">2. veljače 2026.</derivirana_varijabla>
  </DomainObject.Datum>
  <DomainObject.PoslovniBrojDokumenta>
    <izvorni_sadrzaj>St-293/2025-10</izvorni_sadrzaj>
    <derivirana_varijabla naziv="DomainObject.PoslovniBrojDokumenta_1">St-293/2025-10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Skill team construction jednostavno društvo s ograničenom odgovornošću za usluge</izvorni_sadrzaj>
    <derivirana_varijabla naziv="DomainObject.Predmet.ProtustrankaIDrugi_1">Skill team construction jednostavno društvo s ograničenom odgovornošću za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Skill team construction jednostavno društvo s ograničenom odgovornošću za usluge, OIB 34450004185, Ulica 17. rujna 1991. 4, 40000 Čakovec</izvorni_sadrzaj>
    <derivirana_varijabla naziv="DomainObject.Predmet.ProtustrankaIDrugiAdressOIB_1">Skill team construction jednostavno društvo s ograničenom odgovornošću za usluge, OIB 34450004185, Ulica 17. rujna 1991. 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Skill team construction jednostavno društvo s ograničenom odgovornošću za usluge</item>
      <item>Financijska agencija</item>
      <item>Lidija Cigeljević</item>
    </izvorni_sadrzaj>
    <derivirana_varijabla naziv="DomainObject.Predmet.SudioniciListNaziv_1">
      <item>Skill team construction jednostavno društvo s ograničenom odgovornošću za usluge</item>
      <item>Financijska agencija</item>
      <item>Lidija Cigeljević</item>
    </derivirana_varijabla>
  </DomainObject.Predmet.SudioniciListNaziv>
  <DomainObject.Predmet.SudioniciListAdressOIB>
    <izvorni_sadrzaj>
      <item>Skill team construction jednostavno društvo s ograničenom odgovornošću za usluge, OIB 34450004185, Ulica 17. rujna 1991. 4,40000 Čakovec</item>
      <item>Financijska agencija, OIB 85821130368, A.CESARCA 2,42000 Varaždin</item>
      <item>Lidija Cigeljević, OIB 71046179754, Ulica 17. Rujna 1991. 4,40000 Čakovec</item>
    </izvorni_sadrzaj>
    <derivirana_varijabla naziv="DomainObject.Predmet.SudioniciListAdressOIB_1">
      <item>Skill team construction jednostavno društvo s ograničenom odgovornošću za usluge, OIB 34450004185, Ulica 17. rujna 1991. 4,40000 Čakovec</item>
      <item>Financijska agencija, OIB 85821130368, A.CESARCA 2,42000 Varaždin</item>
      <item>Lidija Cigeljević, OIB 71046179754, Ulica 17. Rujna 1991. 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34450004185</item>
      <item>, OIB 85821130368</item>
      <item>, OIB 71046179754</item>
    </izvorni_sadrzaj>
    <derivirana_varijabla naziv="DomainObject.Predmet.SudioniciListNazivOIB_1">
      <item>, OIB 34450004185</item>
      <item>, OIB 85821130368</item>
      <item>, OIB 71046179754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studenog 2025.</izvorni_sadrzaj>
    <derivirana_varijabla naziv="DomainObject.Predmet.DatumPocetkaProcesa_1">19. studenog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2564714A-A5AC-4976-96F7-64CA43DD91EC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301</properties:Words>
  <properties:Characters>1659</properties:Characters>
  <properties:Lines>96</properties:Lines>
  <properties:Paragraphs>33</properties:Paragraphs>
  <properties:TotalTime>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1992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2025-11-20T10:34:00Z</dcterms:created>
  <dc:creator>Mirjana Mlinarić</dc:creator>
  <cp:lastModifiedBy>Nevenka Vuković</cp:lastModifiedBy>
  <cp:lastPrinted>2026-02-02T11:13:00Z</cp:lastPrinted>
  <dcterms:modified xmlns:xsi="http://www.w3.org/2001/XMLSchema-instance" xsi:type="dcterms:W3CDTF">2026-02-02T11:15:00Z</dcterms:modified>
  <cp:revision>11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St-293/2025-10 / Zapisnik - Ročište radi rasprave o uvjetima za otvaranje steč. post. (St-293-25-10 Zapisnik od 2.2.26. -  prethodni postupak-predlagatelj Fina.docx)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